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75929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BF45DDA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Stow. Acolyte. </w:t>
      </w:r>
    </w:p>
    <w:p w14:paraId="58C13382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</w:p>
    <w:p w14:paraId="06E1EEBA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</w:p>
    <w:p w14:paraId="249009A6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Oct.1405</w:t>
      </w:r>
      <w:r>
        <w:rPr>
          <w:rFonts w:ascii="Times New Roman" w:hAnsi="Times New Roman" w:cs="Times New Roman"/>
          <w:sz w:val="24"/>
          <w:szCs w:val="24"/>
        </w:rPr>
        <w:tab/>
        <w:t>He was granted letters dimissory to all orders.</w:t>
      </w:r>
    </w:p>
    <w:p w14:paraId="44CEE1FF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4FC0D26C" w14:textId="77777777" w:rsidR="00CA4926" w:rsidRDefault="00CA4926" w:rsidP="00CA492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p.51)</w:t>
      </w:r>
    </w:p>
    <w:p w14:paraId="33554A75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</w:p>
    <w:p w14:paraId="6A164072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</w:p>
    <w:p w14:paraId="72B33C5D" w14:textId="77777777" w:rsidR="00CA4926" w:rsidRDefault="00CA4926" w:rsidP="00CA4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2023</w:t>
      </w:r>
    </w:p>
    <w:p w14:paraId="551C48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2EAED" w14:textId="77777777" w:rsidR="00CA4926" w:rsidRDefault="00CA4926" w:rsidP="009139A6">
      <w:r>
        <w:separator/>
      </w:r>
    </w:p>
  </w:endnote>
  <w:endnote w:type="continuationSeparator" w:id="0">
    <w:p w14:paraId="52DEF5D1" w14:textId="77777777" w:rsidR="00CA4926" w:rsidRDefault="00CA49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AE5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21B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770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EF43B" w14:textId="77777777" w:rsidR="00CA4926" w:rsidRDefault="00CA4926" w:rsidP="009139A6">
      <w:r>
        <w:separator/>
      </w:r>
    </w:p>
  </w:footnote>
  <w:footnote w:type="continuationSeparator" w:id="0">
    <w:p w14:paraId="66658A2B" w14:textId="77777777" w:rsidR="00CA4926" w:rsidRDefault="00CA49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7B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5E6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8C8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92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4926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7865"/>
  <w15:chartTrackingRefBased/>
  <w15:docId w15:val="{EFFB1877-35A1-41A4-9180-780DAD15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92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2024-06-23T06:34:00Z</dcterms:created>
  <dcterms:modified xsi:type="dcterms:W3CDTF">2024-06-23T06:34:00Z</dcterms:modified>
</cp:coreProperties>
</file>